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1ED1D4FF" w:rsidR="00790720" w:rsidRDefault="00242481" w:rsidP="004B0679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</w:t>
      </w:r>
      <w:r w:rsidR="004B0679">
        <w:rPr>
          <w:rFonts w:cs="Arial"/>
          <w:sz w:val="44"/>
          <w:szCs w:val="44"/>
        </w:rPr>
        <w:t>3</w:t>
      </w:r>
      <w:r w:rsidR="0079510E">
        <w:rPr>
          <w:rFonts w:cs="Arial"/>
          <w:sz w:val="44"/>
          <w:szCs w:val="44"/>
        </w:rPr>
        <w:t xml:space="preserve">: </w:t>
      </w:r>
      <w:r>
        <w:rPr>
          <w:rFonts w:cs="Arial"/>
          <w:sz w:val="44"/>
          <w:szCs w:val="44"/>
        </w:rPr>
        <w:t xml:space="preserve">Computer Model for </w:t>
      </w:r>
      <w:r w:rsidR="004B0679">
        <w:rPr>
          <w:rFonts w:cs="Arial"/>
          <w:sz w:val="44"/>
          <w:szCs w:val="44"/>
        </w:rPr>
        <w:t>Changing</w:t>
      </w:r>
      <w:r>
        <w:rPr>
          <w:rFonts w:cs="Arial"/>
          <w:sz w:val="44"/>
          <w:szCs w:val="44"/>
        </w:rPr>
        <w:t xml:space="preserve"> Fluxes</w:t>
      </w:r>
      <w:r w:rsidR="0079510E">
        <w:rPr>
          <w:rFonts w:cs="Arial"/>
          <w:sz w:val="44"/>
          <w:szCs w:val="44"/>
        </w:rPr>
        <w:t xml:space="preserve"> Worksheet</w:t>
      </w:r>
    </w:p>
    <w:p w14:paraId="5A1C1EB8" w14:textId="6410E00F" w:rsidR="003340B7" w:rsidRDefault="003340B7" w:rsidP="003340B7">
      <w:pPr>
        <w:pStyle w:val="Heading2"/>
      </w:pPr>
      <w:r>
        <w:t>A. Collect and record results for Model 2</w:t>
      </w:r>
    </w:p>
    <w:p w14:paraId="5E1DEB72" w14:textId="34B76BBE" w:rsidR="00B41EBC" w:rsidRDefault="00CB036B" w:rsidP="004B0679">
      <w:pPr>
        <w:pStyle w:val="List1"/>
      </w:pPr>
      <w:r>
        <w:t xml:space="preserve">1. </w:t>
      </w:r>
      <w:r w:rsidR="006A3C9D">
        <w:t>See what happens with different settings</w:t>
      </w:r>
      <w:r w:rsidR="00B41EBC">
        <w:t>. Start with the settings suggested for runs 1</w:t>
      </w:r>
      <w:r w:rsidR="006A3C9D">
        <w:t>, 2,</w:t>
      </w:r>
      <w:r w:rsidR="00B41EBC">
        <w:t xml:space="preserve"> and </w:t>
      </w:r>
      <w:r w:rsidR="006A3C9D">
        <w:t>3</w:t>
      </w:r>
      <w:r w:rsidR="00B41EBC">
        <w:t>, then try your own settings!</w:t>
      </w:r>
      <w:r w:rsidR="004B0679">
        <w:t xml:space="preserve">  </w:t>
      </w:r>
      <w:r w:rsidR="00D871DA">
        <w:t>Click on the graph to see a sliding line that you can use to get the exact pool and flux sizes for a specific time.</w:t>
      </w:r>
    </w:p>
    <w:p w14:paraId="70E71035" w14:textId="56AB7840" w:rsidR="00F13ECF" w:rsidRPr="00504813" w:rsidRDefault="00F13ECF" w:rsidP="004B0679">
      <w:pPr>
        <w:pStyle w:val="List1"/>
        <w:rPr>
          <w:i/>
        </w:rPr>
      </w:pPr>
      <w:r w:rsidRPr="00504813">
        <w:rPr>
          <w:i/>
        </w:rPr>
        <w:t xml:space="preserve">Run #1: </w:t>
      </w:r>
      <w:r w:rsidR="00504813" w:rsidRPr="00504813">
        <w:rPr>
          <w:i/>
        </w:rPr>
        <w:t>Settings in the middle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1A519D6D" w14:textId="77777777" w:rsidTr="00C364EA">
        <w:tc>
          <w:tcPr>
            <w:tcW w:w="3078" w:type="dxa"/>
            <w:gridSpan w:val="3"/>
          </w:tcPr>
          <w:p w14:paraId="2096F004" w14:textId="4B897D83" w:rsidR="00C364EA" w:rsidRDefault="00C364EA" w:rsidP="00E70568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610BBCAA" w14:textId="43BC47E9" w:rsidR="00C364EA" w:rsidRDefault="00C364EA" w:rsidP="00F13ECF">
            <w:pPr>
              <w:spacing w:after="0"/>
              <w:jc w:val="center"/>
            </w:pPr>
            <w:r>
              <w:t>Results of Run</w:t>
            </w:r>
          </w:p>
        </w:tc>
      </w:tr>
      <w:tr w:rsidR="00C364EA" w14:paraId="580B8C91" w14:textId="77777777" w:rsidTr="00C364EA">
        <w:tc>
          <w:tcPr>
            <w:tcW w:w="954" w:type="dxa"/>
          </w:tcPr>
          <w:p w14:paraId="455DF754" w14:textId="77777777" w:rsidR="00F13ECF" w:rsidRDefault="00F13ECF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40E63625" w14:textId="77777777" w:rsidR="00F13ECF" w:rsidRDefault="00F13ECF" w:rsidP="00E70568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5AB8011B" w14:textId="67058D4A" w:rsidR="00F13ECF" w:rsidRDefault="007E0056" w:rsidP="00E70568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47794993" w14:textId="53CFA6F3" w:rsidR="00F13ECF" w:rsidRDefault="00F13ECF" w:rsidP="00E70568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13087621" w14:textId="6B70612E" w:rsidR="00F13ECF" w:rsidRDefault="0084225F" w:rsidP="00E70568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 w:rsidR="00F13ECF">
              <w:t xml:space="preserve"> pool</w:t>
            </w:r>
          </w:p>
        </w:tc>
        <w:tc>
          <w:tcPr>
            <w:tcW w:w="1080" w:type="dxa"/>
          </w:tcPr>
          <w:p w14:paraId="46A88EC7" w14:textId="15AAF050" w:rsidR="00F13ECF" w:rsidRDefault="0084225F" w:rsidP="00E70568">
            <w:pPr>
              <w:spacing w:after="0"/>
              <w:jc w:val="center"/>
            </w:pPr>
            <w:r>
              <w:t xml:space="preserve">Org. </w:t>
            </w:r>
            <w:r w:rsidR="00F13ECF">
              <w:t>pool</w:t>
            </w:r>
          </w:p>
        </w:tc>
        <w:tc>
          <w:tcPr>
            <w:tcW w:w="1170" w:type="dxa"/>
          </w:tcPr>
          <w:p w14:paraId="4B7A4A60" w14:textId="55C519F6" w:rsidR="00F13ECF" w:rsidRDefault="00F13ECF" w:rsidP="00E70568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2D8415CD" w14:textId="4691DB94" w:rsidR="00F13ECF" w:rsidRDefault="00F13ECF" w:rsidP="00F13ECF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57D62B5C" w14:textId="77777777" w:rsidTr="001A355C">
        <w:tc>
          <w:tcPr>
            <w:tcW w:w="954" w:type="dxa"/>
            <w:tcBorders>
              <w:bottom w:val="single" w:sz="4" w:space="0" w:color="auto"/>
            </w:tcBorders>
          </w:tcPr>
          <w:p w14:paraId="3728E631" w14:textId="77777777" w:rsidR="00F13ECF" w:rsidRDefault="00F13ECF" w:rsidP="00E70568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713AE8F" w14:textId="77777777" w:rsidR="00F13ECF" w:rsidRDefault="00F13ECF" w:rsidP="00E70568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91C65BD" w14:textId="77777777" w:rsidR="00F13ECF" w:rsidRDefault="00F13ECF" w:rsidP="00E70568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0B7CAB93" w14:textId="6044A30C" w:rsidR="00F13ECF" w:rsidRDefault="00F13ECF" w:rsidP="00E70568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48CEEF75" w14:textId="40C2A8D2" w:rsidR="00F13ECF" w:rsidRDefault="00F13ECF" w:rsidP="00E70568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45C5392A" w14:textId="06D36658" w:rsidR="00F13ECF" w:rsidRDefault="00F13ECF" w:rsidP="00E70568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3A2EDC0C" w14:textId="1E0DBDB3" w:rsidR="00F13ECF" w:rsidRDefault="00C364EA" w:rsidP="00E70568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2BC7F64" w14:textId="1ABD0AFB" w:rsidR="00F13ECF" w:rsidRDefault="00C364EA" w:rsidP="00E70568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16E9FFC6" w14:textId="77777777" w:rsidTr="001A355C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134705B8" w14:textId="1E48FB8D" w:rsidR="00F13ECF" w:rsidRDefault="00F13ECF" w:rsidP="00E70568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6B328B4" w14:textId="39F244DF" w:rsidR="00F13ECF" w:rsidRDefault="00F13ECF" w:rsidP="00E70568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422D5875" w14:textId="33BECE04" w:rsidR="00F13ECF" w:rsidRDefault="00F13ECF" w:rsidP="00E70568">
            <w:pPr>
              <w:spacing w:after="120"/>
              <w:jc w:val="right"/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FA36F3F" w14:textId="442FFD58" w:rsidR="00F13ECF" w:rsidRDefault="00F13ECF" w:rsidP="00E70568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0BEF8441" w14:textId="3718F3FA" w:rsidR="00F13ECF" w:rsidRDefault="00C364EA" w:rsidP="00E70568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7EB16636" w14:textId="5354812E" w:rsidR="00F13ECF" w:rsidRDefault="00C364EA" w:rsidP="00E70568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6AB1316" w14:textId="615AFECC" w:rsidR="00F13ECF" w:rsidRDefault="00C364EA" w:rsidP="00E70568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1C081B5F" w14:textId="7AEDBA1D" w:rsidR="00F13ECF" w:rsidRDefault="00C364EA" w:rsidP="00E70568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375AEACF" w14:textId="77777777" w:rsidTr="001A355C"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46600161" w14:textId="77777777" w:rsidR="00F13ECF" w:rsidRDefault="00F13ECF" w:rsidP="00E70568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C21CD6A" w14:textId="77777777" w:rsidR="00F13ECF" w:rsidRDefault="00F13ECF" w:rsidP="00E70568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7D239EA" w14:textId="77777777" w:rsidR="00F13ECF" w:rsidRDefault="00F13ECF" w:rsidP="00E70568">
            <w:pPr>
              <w:spacing w:after="120"/>
              <w:jc w:val="right"/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5C716015" w14:textId="0016E7B9" w:rsidR="00F13ECF" w:rsidRDefault="00F13ECF" w:rsidP="00E70568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047FEAB6" w14:textId="6BECA6DD" w:rsidR="00F13ECF" w:rsidRDefault="00C364EA" w:rsidP="00E70568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3A5BFCDE" w14:textId="70CA4E5D" w:rsidR="00F13ECF" w:rsidRDefault="00C364EA" w:rsidP="00E70568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600A5B0" w14:textId="0D09DADB" w:rsidR="00F13ECF" w:rsidRDefault="00C364EA" w:rsidP="00E70568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11E1575D" w14:textId="4E1DC1D3" w:rsidR="00F13ECF" w:rsidRDefault="00C364EA" w:rsidP="00E70568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03B883B6" w14:textId="77777777" w:rsidR="00C364EA" w:rsidRDefault="00C364EA" w:rsidP="006A3C9D">
      <w:pPr>
        <w:pStyle w:val="List1"/>
        <w:spacing w:after="0"/>
        <w:ind w:left="259" w:hanging="259"/>
        <w:rPr>
          <w:i/>
        </w:rPr>
      </w:pPr>
    </w:p>
    <w:p w14:paraId="671164B2" w14:textId="3C78CBB7" w:rsidR="00C364EA" w:rsidRPr="00504813" w:rsidRDefault="00C364EA" w:rsidP="00C364EA">
      <w:pPr>
        <w:pStyle w:val="List1"/>
        <w:rPr>
          <w:i/>
        </w:rPr>
      </w:pPr>
      <w:r>
        <w:rPr>
          <w:i/>
        </w:rPr>
        <w:t>Run #2</w:t>
      </w:r>
      <w:r w:rsidRPr="00504813">
        <w:rPr>
          <w:i/>
        </w:rPr>
        <w:t xml:space="preserve">: </w:t>
      </w:r>
      <w:r>
        <w:rPr>
          <w:i/>
        </w:rPr>
        <w:t>Change the pool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286C1469" w14:textId="77777777" w:rsidTr="0088154D">
        <w:tc>
          <w:tcPr>
            <w:tcW w:w="3078" w:type="dxa"/>
            <w:gridSpan w:val="3"/>
          </w:tcPr>
          <w:p w14:paraId="2150F7CD" w14:textId="77777777" w:rsidR="00C364EA" w:rsidRDefault="00C364EA" w:rsidP="0088154D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3A3F45F8" w14:textId="77777777" w:rsidR="00C364EA" w:rsidRDefault="00C364EA" w:rsidP="0088154D">
            <w:pPr>
              <w:spacing w:after="0"/>
              <w:jc w:val="center"/>
            </w:pPr>
            <w:r>
              <w:t>Results of Run</w:t>
            </w:r>
          </w:p>
        </w:tc>
      </w:tr>
      <w:tr w:rsidR="0084225F" w14:paraId="70212E3F" w14:textId="77777777" w:rsidTr="0088154D">
        <w:tc>
          <w:tcPr>
            <w:tcW w:w="954" w:type="dxa"/>
          </w:tcPr>
          <w:p w14:paraId="5557C766" w14:textId="77777777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23898A4B" w14:textId="77777777" w:rsidR="0084225F" w:rsidRDefault="0084225F" w:rsidP="0088154D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6E8B2AD9" w14:textId="6881ACD5" w:rsidR="0084225F" w:rsidRDefault="007E0056" w:rsidP="0088154D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6BF7AB3C" w14:textId="77777777" w:rsidR="0084225F" w:rsidRDefault="0084225F" w:rsidP="0088154D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177105ED" w14:textId="1C922030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65FD0294" w14:textId="1990A929" w:rsidR="0084225F" w:rsidRDefault="0084225F" w:rsidP="0088154D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3658CB6C" w14:textId="77777777" w:rsidR="0084225F" w:rsidRDefault="0084225F" w:rsidP="0088154D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0780B80B" w14:textId="77777777" w:rsidR="0084225F" w:rsidRDefault="0084225F" w:rsidP="0088154D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14CAA93E" w14:textId="77777777" w:rsidTr="001A355C">
        <w:tc>
          <w:tcPr>
            <w:tcW w:w="954" w:type="dxa"/>
            <w:tcBorders>
              <w:bottom w:val="single" w:sz="4" w:space="0" w:color="auto"/>
            </w:tcBorders>
          </w:tcPr>
          <w:p w14:paraId="43F82631" w14:textId="68B20358" w:rsidR="00C364EA" w:rsidRDefault="00C364EA" w:rsidP="0088154D">
            <w:pPr>
              <w:spacing w:after="120"/>
              <w:jc w:val="right"/>
            </w:pPr>
            <w:r>
              <w:t>800 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1DDF0A8" w14:textId="2F7F2507" w:rsidR="00C364EA" w:rsidRDefault="00C364EA" w:rsidP="0088154D">
            <w:pPr>
              <w:spacing w:after="120"/>
              <w:jc w:val="right"/>
            </w:pPr>
            <w:r>
              <w:t>200 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A66221D" w14:textId="77777777" w:rsidR="00C364EA" w:rsidRDefault="00C364EA" w:rsidP="0088154D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1B379E82" w14:textId="77777777" w:rsidR="00C364EA" w:rsidRDefault="00C364EA" w:rsidP="0088154D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3FC8B140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1144BDCB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1531CA8C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234205F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517C076C" w14:textId="77777777" w:rsidTr="001A355C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3DCB6300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EA1C8AC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5F9C47DF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97E2A9B" w14:textId="77777777" w:rsidR="00C364EA" w:rsidRDefault="00C364EA" w:rsidP="0088154D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483521B3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395A9C01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641FB33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2F2C4C68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6496AEB0" w14:textId="77777777" w:rsidTr="001A355C"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E35ABAE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C07E5D7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09225A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777A7D8" w14:textId="77777777" w:rsidR="00C364EA" w:rsidRDefault="00C364EA" w:rsidP="0088154D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546ED871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3B725220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2BC55EC2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DD0F6B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58A19490" w14:textId="77777777" w:rsidR="00C364EA" w:rsidRDefault="00C364EA" w:rsidP="006A3C9D">
      <w:pPr>
        <w:pStyle w:val="List1"/>
        <w:spacing w:after="0"/>
        <w:ind w:left="259" w:hanging="259"/>
      </w:pPr>
    </w:p>
    <w:p w14:paraId="49CD4209" w14:textId="03B3D085" w:rsidR="00C364EA" w:rsidRPr="00504813" w:rsidRDefault="00C364EA" w:rsidP="00C364EA">
      <w:pPr>
        <w:pStyle w:val="List1"/>
        <w:rPr>
          <w:i/>
        </w:rPr>
      </w:pPr>
      <w:r>
        <w:rPr>
          <w:i/>
        </w:rPr>
        <w:t>Run #3</w:t>
      </w:r>
      <w:r w:rsidRPr="00504813">
        <w:rPr>
          <w:i/>
        </w:rPr>
        <w:t xml:space="preserve">: </w:t>
      </w:r>
      <w:r>
        <w:rPr>
          <w:i/>
        </w:rPr>
        <w:t xml:space="preserve">Change the </w:t>
      </w:r>
      <w:r w:rsidR="007E0056">
        <w:rPr>
          <w:i/>
        </w:rPr>
        <w:t>photosynthesis limit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7BB51958" w14:textId="77777777" w:rsidTr="0088154D">
        <w:tc>
          <w:tcPr>
            <w:tcW w:w="3078" w:type="dxa"/>
            <w:gridSpan w:val="3"/>
          </w:tcPr>
          <w:p w14:paraId="626B386C" w14:textId="77777777" w:rsidR="00C364EA" w:rsidRDefault="00C364EA" w:rsidP="0088154D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46606951" w14:textId="77777777" w:rsidR="00C364EA" w:rsidRDefault="00C364EA" w:rsidP="0088154D">
            <w:pPr>
              <w:spacing w:after="0"/>
              <w:jc w:val="center"/>
            </w:pPr>
            <w:r>
              <w:t>Results of Run</w:t>
            </w:r>
          </w:p>
        </w:tc>
      </w:tr>
      <w:tr w:rsidR="0084225F" w14:paraId="0CCCD063" w14:textId="77777777" w:rsidTr="0088154D">
        <w:tc>
          <w:tcPr>
            <w:tcW w:w="954" w:type="dxa"/>
          </w:tcPr>
          <w:p w14:paraId="6D9A4BC3" w14:textId="77777777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53596F5A" w14:textId="77777777" w:rsidR="0084225F" w:rsidRDefault="0084225F" w:rsidP="0088154D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29119EBF" w14:textId="411A4836" w:rsidR="0084225F" w:rsidRDefault="007E0056" w:rsidP="0088154D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2403D111" w14:textId="77777777" w:rsidR="0084225F" w:rsidRDefault="0084225F" w:rsidP="0088154D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41783E2F" w14:textId="3DAA0F89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3CF67614" w14:textId="10D65248" w:rsidR="0084225F" w:rsidRDefault="0084225F" w:rsidP="0088154D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561CB169" w14:textId="77777777" w:rsidR="0084225F" w:rsidRDefault="0084225F" w:rsidP="0088154D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25CEE250" w14:textId="77777777" w:rsidR="0084225F" w:rsidRDefault="0084225F" w:rsidP="0088154D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6032D452" w14:textId="77777777" w:rsidTr="001A355C">
        <w:tc>
          <w:tcPr>
            <w:tcW w:w="954" w:type="dxa"/>
            <w:tcBorders>
              <w:bottom w:val="single" w:sz="4" w:space="0" w:color="auto"/>
            </w:tcBorders>
          </w:tcPr>
          <w:p w14:paraId="286317B8" w14:textId="77777777" w:rsidR="00C364EA" w:rsidRDefault="00C364EA" w:rsidP="0088154D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C91B8B2" w14:textId="77777777" w:rsidR="00C364EA" w:rsidRDefault="00C364EA" w:rsidP="0088154D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D67701C" w14:textId="3F4F69BB" w:rsidR="00C364EA" w:rsidRDefault="00C364EA" w:rsidP="0088154D">
            <w:pPr>
              <w:spacing w:after="120"/>
              <w:jc w:val="right"/>
            </w:pPr>
            <w:r>
              <w:t>90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0444CE4C" w14:textId="77777777" w:rsidR="00C364EA" w:rsidRDefault="00C364EA" w:rsidP="0088154D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5EAAF148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5EF72F6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4BE31B06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62909862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23BA3FA9" w14:textId="77777777" w:rsidTr="001A355C"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19083D23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C1E180B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598D3DE7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1A8CB3F1" w14:textId="77777777" w:rsidR="00C364EA" w:rsidRDefault="00C364EA" w:rsidP="0088154D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22DFE30B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0215E335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1CBA234D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2BE8F98C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495B68E4" w14:textId="77777777" w:rsidTr="001A355C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3B28FB08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2E332412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7AFB88EC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1EC0C364" w14:textId="77777777" w:rsidR="00C364EA" w:rsidRDefault="00C364EA" w:rsidP="0088154D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64149E54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060AF5E7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6D885C48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23492D4B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52D3DA14" w14:textId="77777777" w:rsidR="00C364EA" w:rsidRDefault="00C364EA" w:rsidP="006A3C9D">
      <w:pPr>
        <w:pStyle w:val="List1"/>
        <w:spacing w:after="0"/>
        <w:ind w:left="259" w:hanging="259"/>
      </w:pPr>
    </w:p>
    <w:p w14:paraId="0A2C598F" w14:textId="7DF26357" w:rsidR="00C364EA" w:rsidRPr="00504813" w:rsidRDefault="00C364EA" w:rsidP="00C364EA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4: Your own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5A70E6BE" w14:textId="77777777" w:rsidTr="0088154D">
        <w:tc>
          <w:tcPr>
            <w:tcW w:w="3078" w:type="dxa"/>
            <w:gridSpan w:val="3"/>
          </w:tcPr>
          <w:p w14:paraId="62746677" w14:textId="77777777" w:rsidR="00C364EA" w:rsidRDefault="00C364EA" w:rsidP="0088154D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268BC0D1" w14:textId="77777777" w:rsidR="00C364EA" w:rsidRDefault="00C364EA" w:rsidP="0088154D">
            <w:pPr>
              <w:spacing w:after="0"/>
              <w:jc w:val="center"/>
            </w:pPr>
            <w:r>
              <w:t>Results of Run</w:t>
            </w:r>
          </w:p>
        </w:tc>
      </w:tr>
      <w:tr w:rsidR="0084225F" w14:paraId="19234F87" w14:textId="77777777" w:rsidTr="0088154D">
        <w:tc>
          <w:tcPr>
            <w:tcW w:w="954" w:type="dxa"/>
          </w:tcPr>
          <w:p w14:paraId="3850F88A" w14:textId="77777777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155BA718" w14:textId="77777777" w:rsidR="0084225F" w:rsidRDefault="0084225F" w:rsidP="0088154D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7825F8D7" w14:textId="4705F4CF" w:rsidR="0084225F" w:rsidRDefault="007E0056" w:rsidP="0088154D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63C847FD" w14:textId="77777777" w:rsidR="0084225F" w:rsidRDefault="0084225F" w:rsidP="0088154D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157EA6BB" w14:textId="512DDAD0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36CF040A" w14:textId="3F9C3E29" w:rsidR="0084225F" w:rsidRDefault="0084225F" w:rsidP="0088154D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3EDABEA3" w14:textId="77777777" w:rsidR="0084225F" w:rsidRDefault="0084225F" w:rsidP="0088154D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68D0463C" w14:textId="77777777" w:rsidR="0084225F" w:rsidRDefault="0084225F" w:rsidP="0088154D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615B4C2C" w14:textId="77777777" w:rsidTr="001A355C">
        <w:tc>
          <w:tcPr>
            <w:tcW w:w="954" w:type="dxa"/>
            <w:tcBorders>
              <w:bottom w:val="single" w:sz="4" w:space="0" w:color="auto"/>
            </w:tcBorders>
          </w:tcPr>
          <w:p w14:paraId="7AAEBED0" w14:textId="56DA0321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CDB2A6D" w14:textId="04B6F304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F74AA0" w14:textId="799594C0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0FF6AA5A" w14:textId="77777777" w:rsidR="00C364EA" w:rsidRDefault="00C364EA" w:rsidP="0088154D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04F20A74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5487A9C1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38831F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AF2D828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67F3AA54" w14:textId="77777777" w:rsidTr="001A355C"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0686256E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356A096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0D5B7A1B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09680899" w14:textId="77777777" w:rsidR="00C364EA" w:rsidRDefault="00C364EA" w:rsidP="0088154D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771E7E31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67DC08DF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F4D4294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5200135D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7A01E4C1" w14:textId="77777777" w:rsidTr="001A355C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09DA46AA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15D59BB0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3EC25DB1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41913654" w14:textId="77777777" w:rsidR="00C364EA" w:rsidRDefault="00C364EA" w:rsidP="0088154D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7ADE04F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32723AE6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634A4D10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47B51E7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3F6FEEB5" w14:textId="77777777" w:rsidR="00C364EA" w:rsidRDefault="00C364EA" w:rsidP="006A3C9D">
      <w:pPr>
        <w:pStyle w:val="List1"/>
        <w:spacing w:after="0"/>
        <w:ind w:left="259" w:hanging="259"/>
      </w:pPr>
    </w:p>
    <w:p w14:paraId="06324EA1" w14:textId="77777777" w:rsidR="00AD113E" w:rsidRDefault="00AD113E" w:rsidP="006A3C9D">
      <w:pPr>
        <w:pStyle w:val="List1"/>
        <w:spacing w:after="0"/>
        <w:ind w:left="259" w:hanging="259"/>
      </w:pPr>
    </w:p>
    <w:p w14:paraId="52FF19A1" w14:textId="77777777" w:rsidR="00AD113E" w:rsidRDefault="00AD113E" w:rsidP="006A3C9D">
      <w:pPr>
        <w:pStyle w:val="List1"/>
        <w:spacing w:after="0"/>
        <w:ind w:left="259" w:hanging="259"/>
      </w:pPr>
    </w:p>
    <w:p w14:paraId="1F871699" w14:textId="77777777" w:rsidR="00AD113E" w:rsidRDefault="00AD113E" w:rsidP="006A3C9D">
      <w:pPr>
        <w:pStyle w:val="List1"/>
        <w:spacing w:after="0"/>
        <w:ind w:left="259" w:hanging="259"/>
      </w:pPr>
    </w:p>
    <w:p w14:paraId="79036A69" w14:textId="4499B162" w:rsidR="00C364EA" w:rsidRPr="00504813" w:rsidRDefault="00C364EA" w:rsidP="00C364EA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5: Your own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0758A5E2" w14:textId="77777777" w:rsidTr="0088154D">
        <w:tc>
          <w:tcPr>
            <w:tcW w:w="3078" w:type="dxa"/>
            <w:gridSpan w:val="3"/>
          </w:tcPr>
          <w:p w14:paraId="13164924" w14:textId="77777777" w:rsidR="00C364EA" w:rsidRDefault="00C364EA" w:rsidP="0088154D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59009B74" w14:textId="77777777" w:rsidR="00C364EA" w:rsidRDefault="00C364EA" w:rsidP="0088154D">
            <w:pPr>
              <w:spacing w:after="0"/>
              <w:jc w:val="center"/>
            </w:pPr>
            <w:r>
              <w:t>Results of Run</w:t>
            </w:r>
          </w:p>
        </w:tc>
      </w:tr>
      <w:tr w:rsidR="0084225F" w14:paraId="3B70481C" w14:textId="77777777" w:rsidTr="0088154D">
        <w:tc>
          <w:tcPr>
            <w:tcW w:w="954" w:type="dxa"/>
          </w:tcPr>
          <w:p w14:paraId="6EE0826D" w14:textId="77777777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35F879B2" w14:textId="77777777" w:rsidR="0084225F" w:rsidRDefault="0084225F" w:rsidP="0088154D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1861834C" w14:textId="3355F7E2" w:rsidR="0084225F" w:rsidRDefault="007E0056" w:rsidP="0088154D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6FF6C815" w14:textId="77777777" w:rsidR="0084225F" w:rsidRDefault="0084225F" w:rsidP="0088154D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6966C6C9" w14:textId="3382B316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26E50249" w14:textId="517EC25D" w:rsidR="0084225F" w:rsidRDefault="0084225F" w:rsidP="0088154D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3A956843" w14:textId="77777777" w:rsidR="0084225F" w:rsidRDefault="0084225F" w:rsidP="0088154D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10CD9F98" w14:textId="77777777" w:rsidR="0084225F" w:rsidRDefault="0084225F" w:rsidP="0088154D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5F0C2AD2" w14:textId="77777777" w:rsidTr="001A355C">
        <w:tc>
          <w:tcPr>
            <w:tcW w:w="954" w:type="dxa"/>
            <w:tcBorders>
              <w:bottom w:val="single" w:sz="4" w:space="0" w:color="auto"/>
            </w:tcBorders>
          </w:tcPr>
          <w:p w14:paraId="5D8B355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08AE66F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BB70C43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285E3B4F" w14:textId="77777777" w:rsidR="00C364EA" w:rsidRDefault="00C364EA" w:rsidP="0088154D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42161ECA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65A80419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9B20F51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F028745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086EDF7C" w14:textId="77777777" w:rsidTr="001A355C">
        <w:trPr>
          <w:trHeight w:val="395"/>
        </w:trPr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70D3A270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20B8EF7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107838FB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6F2E9ED8" w14:textId="77777777" w:rsidR="00C364EA" w:rsidRDefault="00C364EA" w:rsidP="0088154D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6A90B502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4C7D0756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38F4083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59AACC5D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6EE07AA1" w14:textId="77777777" w:rsidTr="001A355C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20804767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74400C76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582B0719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05BC2A38" w14:textId="77777777" w:rsidR="00C364EA" w:rsidRDefault="00C364EA" w:rsidP="0088154D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1EAC5B8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5540BBF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2F78A03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1A8415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6CFA3796" w14:textId="77777777" w:rsidR="00C364EA" w:rsidRDefault="00C364EA" w:rsidP="00B41EBC">
      <w:pPr>
        <w:pStyle w:val="List1"/>
      </w:pPr>
    </w:p>
    <w:p w14:paraId="472D5BB0" w14:textId="352C8F5A" w:rsidR="002B223C" w:rsidRDefault="002B223C" w:rsidP="002B223C">
      <w:pPr>
        <w:pStyle w:val="Heading2"/>
      </w:pPr>
      <w:r>
        <w:t>B. Questions about Patterns</w:t>
      </w:r>
    </w:p>
    <w:p w14:paraId="0DAAA6C9" w14:textId="19CA806F" w:rsidR="00B41EBC" w:rsidRDefault="00C364EA" w:rsidP="00B41EBC">
      <w:pPr>
        <w:pStyle w:val="List1"/>
      </w:pPr>
      <w:r>
        <w:t>3</w:t>
      </w:r>
      <w:r w:rsidR="00B41EBC">
        <w:t>. What</w:t>
      </w:r>
      <w:r w:rsidR="00E376F8">
        <w:t xml:space="preserve"> is the main setting that determines pool size after 20 years?  Why do you think this happens?</w:t>
      </w:r>
    </w:p>
    <w:p w14:paraId="1651C4EE" w14:textId="77777777" w:rsidR="002B223C" w:rsidRPr="00CB2F35" w:rsidRDefault="002B223C" w:rsidP="002B223C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B223C" w:rsidRPr="00123C3D" w14:paraId="4B12835E" w14:textId="77777777" w:rsidTr="0088154D">
        <w:trPr>
          <w:trHeight w:val="521"/>
        </w:trPr>
        <w:tc>
          <w:tcPr>
            <w:tcW w:w="9576" w:type="dxa"/>
          </w:tcPr>
          <w:p w14:paraId="59FC9CA6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B223C" w:rsidRPr="00123C3D" w14:paraId="4A906248" w14:textId="77777777" w:rsidTr="0088154D">
        <w:tc>
          <w:tcPr>
            <w:tcW w:w="9576" w:type="dxa"/>
          </w:tcPr>
          <w:p w14:paraId="204678AE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B223C" w:rsidRPr="00123C3D" w14:paraId="399AAFD0" w14:textId="77777777" w:rsidTr="0088154D">
        <w:tc>
          <w:tcPr>
            <w:tcW w:w="9576" w:type="dxa"/>
          </w:tcPr>
          <w:p w14:paraId="20175167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B223C" w:rsidRPr="00123C3D" w14:paraId="0272CE1A" w14:textId="77777777" w:rsidTr="0088154D">
        <w:tc>
          <w:tcPr>
            <w:tcW w:w="9576" w:type="dxa"/>
          </w:tcPr>
          <w:p w14:paraId="7E579EC4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09596988" w14:textId="77777777" w:rsidR="002B223C" w:rsidRPr="00123C3D" w:rsidRDefault="002B223C" w:rsidP="002B223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1C33E7B" w14:textId="4F466A93" w:rsidR="00CB2F35" w:rsidRDefault="00552253" w:rsidP="002B223C">
      <w:pPr>
        <w:pStyle w:val="List1"/>
      </w:pPr>
      <w:r>
        <w:t>4</w:t>
      </w:r>
      <w:r w:rsidR="002B223C">
        <w:t xml:space="preserve">. </w:t>
      </w:r>
      <w:r w:rsidR="000B42C4">
        <w:t xml:space="preserve">What </w:t>
      </w:r>
      <w:r w:rsidR="00E376F8">
        <w:t>is the main setting that determines fluxes after 20 years?  Why do you think this happens?</w:t>
      </w:r>
    </w:p>
    <w:p w14:paraId="1419C4D1" w14:textId="77777777" w:rsidR="000B42C4" w:rsidRPr="00CB2F35" w:rsidRDefault="000B42C4" w:rsidP="00CB2F35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01E67FE7" w14:textId="77777777" w:rsidTr="00261AB8">
        <w:trPr>
          <w:trHeight w:val="521"/>
        </w:trPr>
        <w:tc>
          <w:tcPr>
            <w:tcW w:w="9576" w:type="dxa"/>
          </w:tcPr>
          <w:p w14:paraId="148D0ADD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D486A44" w14:textId="77777777" w:rsidTr="00D5394D">
        <w:tc>
          <w:tcPr>
            <w:tcW w:w="9576" w:type="dxa"/>
          </w:tcPr>
          <w:p w14:paraId="02C57C91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3D26DA0A" w14:textId="77777777" w:rsidTr="00D5394D">
        <w:tc>
          <w:tcPr>
            <w:tcW w:w="9576" w:type="dxa"/>
          </w:tcPr>
          <w:p w14:paraId="0E21AE42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ABBFE95" w14:textId="77777777" w:rsidTr="00D5394D">
        <w:tc>
          <w:tcPr>
            <w:tcW w:w="9576" w:type="dxa"/>
          </w:tcPr>
          <w:p w14:paraId="16879717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92280EE" w14:textId="77777777" w:rsidR="007526C4" w:rsidRPr="00123C3D" w:rsidRDefault="00244DAB" w:rsidP="00244DAB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43EFF32E" w14:textId="5A9E8A6C" w:rsidR="001F5D26" w:rsidRDefault="00BF001C" w:rsidP="00E376F8">
      <w:pPr>
        <w:pStyle w:val="List1"/>
        <w:rPr>
          <w:color w:val="000000" w:themeColor="text1"/>
        </w:rPr>
      </w:pPr>
      <w:r w:rsidRPr="0030288E">
        <w:rPr>
          <w:color w:val="000000" w:themeColor="text1"/>
        </w:rPr>
        <w:t>5</w:t>
      </w:r>
      <w:r w:rsidR="00E376F8" w:rsidRPr="0030288E">
        <w:rPr>
          <w:color w:val="000000" w:themeColor="text1"/>
        </w:rPr>
        <w:t xml:space="preserve">. </w:t>
      </w:r>
      <w:r w:rsidR="0030288E" w:rsidRPr="0030288E">
        <w:rPr>
          <w:color w:val="000000" w:themeColor="text1"/>
        </w:rPr>
        <w:t>What happens to the fluxes over the 20-year period? What would happen in 50 years?</w:t>
      </w:r>
    </w:p>
    <w:p w14:paraId="527D3123" w14:textId="77777777" w:rsidR="0030288E" w:rsidRPr="0030288E" w:rsidRDefault="0030288E" w:rsidP="00E376F8">
      <w:pPr>
        <w:pStyle w:val="List1"/>
        <w:rPr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0288E" w:rsidRPr="00123C3D" w14:paraId="0BE921A7" w14:textId="77777777" w:rsidTr="00E74B67">
        <w:trPr>
          <w:trHeight w:val="521"/>
        </w:trPr>
        <w:tc>
          <w:tcPr>
            <w:tcW w:w="9576" w:type="dxa"/>
          </w:tcPr>
          <w:p w14:paraId="5E555D4C" w14:textId="77777777" w:rsidR="0030288E" w:rsidRPr="00123C3D" w:rsidRDefault="0030288E" w:rsidP="00E74B6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0288E" w:rsidRPr="00123C3D" w14:paraId="2632AA7B" w14:textId="77777777" w:rsidTr="00E74B67">
        <w:tc>
          <w:tcPr>
            <w:tcW w:w="9576" w:type="dxa"/>
          </w:tcPr>
          <w:p w14:paraId="09BCAC82" w14:textId="77777777" w:rsidR="0030288E" w:rsidRPr="00123C3D" w:rsidRDefault="0030288E" w:rsidP="00E74B6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0288E" w:rsidRPr="00123C3D" w14:paraId="511C3A87" w14:textId="77777777" w:rsidTr="00E74B67">
        <w:tc>
          <w:tcPr>
            <w:tcW w:w="9576" w:type="dxa"/>
          </w:tcPr>
          <w:p w14:paraId="00C2ED74" w14:textId="77777777" w:rsidR="0030288E" w:rsidRPr="00123C3D" w:rsidRDefault="0030288E" w:rsidP="00E74B6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30288E" w:rsidRPr="00123C3D" w14:paraId="2EFD9D02" w14:textId="77777777" w:rsidTr="00E74B67">
        <w:tc>
          <w:tcPr>
            <w:tcW w:w="9576" w:type="dxa"/>
          </w:tcPr>
          <w:p w14:paraId="42FE4082" w14:textId="77777777" w:rsidR="0030288E" w:rsidRPr="00123C3D" w:rsidRDefault="0030288E" w:rsidP="00E74B6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3CF40C1E" w14:textId="77777777" w:rsidR="001F5D26" w:rsidRPr="001F5D26" w:rsidRDefault="001F5D26" w:rsidP="00255D55">
      <w:pPr>
        <w:pStyle w:val="List1"/>
        <w:ind w:left="0" w:firstLine="0"/>
        <w:rPr>
          <w:color w:val="FF0000"/>
        </w:rPr>
      </w:pPr>
      <w:bookmarkStart w:id="0" w:name="_GoBack"/>
      <w:bookmarkEnd w:id="0"/>
    </w:p>
    <w:p w14:paraId="71FC3EC9" w14:textId="35A85774" w:rsidR="00E376F8" w:rsidRPr="003A66B3" w:rsidRDefault="001F5D26" w:rsidP="00E376F8">
      <w:pPr>
        <w:pStyle w:val="List1"/>
      </w:pPr>
      <w:r>
        <w:lastRenderedPageBreak/>
        <w:t xml:space="preserve">6. </w:t>
      </w:r>
      <w:r w:rsidR="00BF001C">
        <w:t xml:space="preserve">In Lesson 2 you discussed ecosystems with different </w:t>
      </w:r>
      <w:r w:rsidR="007E0056">
        <w:t>total organic matter pools</w:t>
      </w:r>
      <w:r w:rsidR="003A66B3">
        <w:t xml:space="preserve">.  For each ecosystem, what are your ideas about the </w:t>
      </w:r>
      <w:r w:rsidR="003A66B3">
        <w:rPr>
          <w:i/>
        </w:rPr>
        <w:t>limiting resource—</w:t>
      </w:r>
      <w:r w:rsidR="003A66B3">
        <w:t>the thing that plants are most likely to run out of so that they can’t increase the photosynthesis flux?</w:t>
      </w:r>
    </w:p>
    <w:p w14:paraId="42C5706F" w14:textId="77777777" w:rsidR="003A66B3" w:rsidRDefault="003A66B3" w:rsidP="00E376F8"/>
    <w:p w14:paraId="7501A78B" w14:textId="2288F915" w:rsidR="00E376F8" w:rsidRPr="00CB2F35" w:rsidRDefault="003A66B3" w:rsidP="003A66B3">
      <w:pPr>
        <w:spacing w:after="0"/>
      </w:pPr>
      <w:r>
        <w:t>Desert: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376F8" w:rsidRPr="00123C3D" w14:paraId="282DEE0E" w14:textId="77777777" w:rsidTr="0088154D">
        <w:trPr>
          <w:trHeight w:val="521"/>
        </w:trPr>
        <w:tc>
          <w:tcPr>
            <w:tcW w:w="9576" w:type="dxa"/>
          </w:tcPr>
          <w:p w14:paraId="2B772BB7" w14:textId="77777777" w:rsidR="003A66B3" w:rsidRDefault="003A66B3" w:rsidP="003A66B3">
            <w:pPr>
              <w:spacing w:after="0" w:line="360" w:lineRule="auto"/>
              <w:rPr>
                <w:rFonts w:cs="Arial"/>
                <w:szCs w:val="22"/>
              </w:rPr>
            </w:pPr>
          </w:p>
          <w:p w14:paraId="5B856985" w14:textId="7BC84E1A" w:rsidR="00E376F8" w:rsidRPr="00123C3D" w:rsidRDefault="003A66B3" w:rsidP="003A66B3">
            <w:pPr>
              <w:spacing w:after="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Forest:</w:t>
            </w:r>
          </w:p>
        </w:tc>
      </w:tr>
      <w:tr w:rsidR="00E376F8" w:rsidRPr="00123C3D" w14:paraId="2E1F3FF8" w14:textId="77777777" w:rsidTr="0088154D">
        <w:tc>
          <w:tcPr>
            <w:tcW w:w="9576" w:type="dxa"/>
          </w:tcPr>
          <w:p w14:paraId="15D4D9B5" w14:textId="77777777" w:rsidR="00E376F8" w:rsidRDefault="00E376F8" w:rsidP="003A66B3">
            <w:pPr>
              <w:spacing w:after="0" w:line="360" w:lineRule="auto"/>
              <w:rPr>
                <w:rFonts w:cs="Arial"/>
                <w:szCs w:val="22"/>
              </w:rPr>
            </w:pPr>
          </w:p>
          <w:p w14:paraId="051267A8" w14:textId="6182DF4B" w:rsidR="003A66B3" w:rsidRPr="00123C3D" w:rsidRDefault="006F3591" w:rsidP="003A66B3">
            <w:pPr>
              <w:spacing w:after="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Cornfield:</w:t>
            </w:r>
          </w:p>
        </w:tc>
      </w:tr>
      <w:tr w:rsidR="00E376F8" w:rsidRPr="00123C3D" w14:paraId="30C81CC9" w14:textId="77777777" w:rsidTr="0088154D">
        <w:tc>
          <w:tcPr>
            <w:tcW w:w="9576" w:type="dxa"/>
          </w:tcPr>
          <w:p w14:paraId="3DF9B550" w14:textId="77777777" w:rsidR="00E376F8" w:rsidRDefault="00E376F8" w:rsidP="003A66B3">
            <w:pPr>
              <w:spacing w:after="0" w:line="360" w:lineRule="auto"/>
              <w:rPr>
                <w:rFonts w:cs="Arial"/>
                <w:szCs w:val="22"/>
              </w:rPr>
            </w:pPr>
          </w:p>
          <w:p w14:paraId="7FE5DFD0" w14:textId="74BD2732" w:rsidR="003A66B3" w:rsidRPr="00123C3D" w:rsidRDefault="006F3591" w:rsidP="003A66B3">
            <w:pPr>
              <w:spacing w:after="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Prairie: </w:t>
            </w:r>
          </w:p>
        </w:tc>
      </w:tr>
    </w:tbl>
    <w:p w14:paraId="40E67EA8" w14:textId="77777777" w:rsidR="00E376F8" w:rsidRPr="00123C3D" w:rsidRDefault="00E376F8" w:rsidP="003A66B3">
      <w:pPr>
        <w:tabs>
          <w:tab w:val="left" w:pos="4133"/>
        </w:tabs>
        <w:spacing w:after="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B47B62F" w14:textId="77777777" w:rsidR="00206DEE" w:rsidRPr="00206DEE" w:rsidRDefault="00206DEE" w:rsidP="00206DEE"/>
    <w:sectPr w:rsidR="00206DEE" w:rsidRPr="00206DEE" w:rsidSect="004D3990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D58B8" w14:textId="77777777" w:rsidR="00731DFA" w:rsidRDefault="00731DFA">
      <w:r>
        <w:separator/>
      </w:r>
    </w:p>
  </w:endnote>
  <w:endnote w:type="continuationSeparator" w:id="0">
    <w:p w14:paraId="312FBBC2" w14:textId="77777777" w:rsidR="00731DFA" w:rsidRDefault="0073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15726CCF" w:rsidR="00F538F4" w:rsidRPr="0045335C" w:rsidRDefault="0045335C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45335C">
      <w:rPr>
        <w:i/>
        <w:color w:val="000000" w:themeColor="text1"/>
        <w:sz w:val="16"/>
        <w:szCs w:val="16"/>
      </w:rPr>
      <w:t>Ecosystems</w:t>
    </w:r>
    <w:r w:rsidR="00F538F4" w:rsidRPr="0045335C">
      <w:rPr>
        <w:i/>
        <w:color w:val="000000" w:themeColor="text1"/>
        <w:sz w:val="16"/>
        <w:szCs w:val="16"/>
      </w:rPr>
      <w:t xml:space="preserve"> Unit, Activity </w:t>
    </w:r>
    <w:r w:rsidRPr="0045335C">
      <w:rPr>
        <w:i/>
        <w:color w:val="000000" w:themeColor="text1"/>
        <w:sz w:val="16"/>
        <w:szCs w:val="16"/>
      </w:rPr>
      <w:t>4.3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B8497D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25BEB02E" w:rsidR="00F538F4" w:rsidRPr="008B5602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45335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5335C">
      <w:rPr>
        <w:i/>
        <w:color w:val="000000" w:themeColor="text1"/>
        <w:sz w:val="16"/>
        <w:szCs w:val="16"/>
      </w:rPr>
      <w:t xml:space="preserve"> </w:t>
    </w:r>
    <w:r w:rsidR="0045335C" w:rsidRPr="0045335C">
      <w:rPr>
        <w:i/>
        <w:color w:val="000000" w:themeColor="text1"/>
        <w:sz w:val="16"/>
        <w:szCs w:val="16"/>
      </w:rPr>
      <w:t>Ecosystems</w:t>
    </w:r>
    <w:r w:rsidRPr="0045335C">
      <w:rPr>
        <w:i/>
        <w:color w:val="000000" w:themeColor="text1"/>
        <w:sz w:val="16"/>
        <w:szCs w:val="16"/>
      </w:rPr>
      <w:t xml:space="preserve"> Unit, Activity </w:t>
    </w:r>
    <w:r w:rsidR="0045335C" w:rsidRPr="0045335C">
      <w:rPr>
        <w:i/>
        <w:color w:val="000000" w:themeColor="text1"/>
        <w:sz w:val="16"/>
        <w:szCs w:val="16"/>
      </w:rPr>
      <w:t>4.3</w:t>
    </w:r>
  </w:p>
  <w:p w14:paraId="37DCE365" w14:textId="622D66D0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C407D4">
      <w:rPr>
        <w:i/>
        <w:sz w:val="16"/>
        <w:szCs w:val="16"/>
      </w:rPr>
      <w:t>9</w:t>
    </w:r>
  </w:p>
  <w:p w14:paraId="68AED390" w14:textId="02CE2F81" w:rsidR="007F4969" w:rsidRPr="00C407D4" w:rsidRDefault="00F538F4" w:rsidP="00C407D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C163B" w14:textId="77777777" w:rsidR="00731DFA" w:rsidRDefault="00731DFA">
      <w:r>
        <w:separator/>
      </w:r>
    </w:p>
  </w:footnote>
  <w:footnote w:type="continuationSeparator" w:id="0">
    <w:p w14:paraId="4A5C203C" w14:textId="77777777" w:rsidR="00731DFA" w:rsidRDefault="0073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370F2"/>
    <w:rsid w:val="00064F8F"/>
    <w:rsid w:val="00080F0A"/>
    <w:rsid w:val="00082934"/>
    <w:rsid w:val="000B42C4"/>
    <w:rsid w:val="000C42BE"/>
    <w:rsid w:val="000C5FA3"/>
    <w:rsid w:val="000E360D"/>
    <w:rsid w:val="00101A68"/>
    <w:rsid w:val="001227DB"/>
    <w:rsid w:val="00135C69"/>
    <w:rsid w:val="001401F3"/>
    <w:rsid w:val="0016032A"/>
    <w:rsid w:val="00171416"/>
    <w:rsid w:val="00184C6A"/>
    <w:rsid w:val="001A355C"/>
    <w:rsid w:val="001D66CB"/>
    <w:rsid w:val="001F1CB4"/>
    <w:rsid w:val="001F5D26"/>
    <w:rsid w:val="00206DEE"/>
    <w:rsid w:val="00221BB9"/>
    <w:rsid w:val="002225AC"/>
    <w:rsid w:val="00225876"/>
    <w:rsid w:val="0023266B"/>
    <w:rsid w:val="00234F0F"/>
    <w:rsid w:val="00240845"/>
    <w:rsid w:val="00242481"/>
    <w:rsid w:val="00244DAB"/>
    <w:rsid w:val="00255D55"/>
    <w:rsid w:val="00261AB8"/>
    <w:rsid w:val="002A5C2F"/>
    <w:rsid w:val="002B223C"/>
    <w:rsid w:val="002C08E9"/>
    <w:rsid w:val="002C6C7E"/>
    <w:rsid w:val="002E68DC"/>
    <w:rsid w:val="0030288E"/>
    <w:rsid w:val="003340B7"/>
    <w:rsid w:val="00370EE6"/>
    <w:rsid w:val="00371E47"/>
    <w:rsid w:val="003A66B3"/>
    <w:rsid w:val="003C1F5D"/>
    <w:rsid w:val="00422CFB"/>
    <w:rsid w:val="0045335C"/>
    <w:rsid w:val="00491B18"/>
    <w:rsid w:val="004A40BD"/>
    <w:rsid w:val="004B0679"/>
    <w:rsid w:val="004C3D1F"/>
    <w:rsid w:val="004D3990"/>
    <w:rsid w:val="00504813"/>
    <w:rsid w:val="00545934"/>
    <w:rsid w:val="00545D34"/>
    <w:rsid w:val="00552253"/>
    <w:rsid w:val="00595E94"/>
    <w:rsid w:val="005967B1"/>
    <w:rsid w:val="006A3C9D"/>
    <w:rsid w:val="006F0DAE"/>
    <w:rsid w:val="006F2D8C"/>
    <w:rsid w:val="006F3591"/>
    <w:rsid w:val="00700415"/>
    <w:rsid w:val="00731DFA"/>
    <w:rsid w:val="007416D5"/>
    <w:rsid w:val="007422D2"/>
    <w:rsid w:val="007526C4"/>
    <w:rsid w:val="00790720"/>
    <w:rsid w:val="0079510E"/>
    <w:rsid w:val="007B56AC"/>
    <w:rsid w:val="007E0056"/>
    <w:rsid w:val="007E684C"/>
    <w:rsid w:val="007F4969"/>
    <w:rsid w:val="007F65AC"/>
    <w:rsid w:val="0082383D"/>
    <w:rsid w:val="0084225F"/>
    <w:rsid w:val="008423F7"/>
    <w:rsid w:val="0086009D"/>
    <w:rsid w:val="00861A04"/>
    <w:rsid w:val="008B69EC"/>
    <w:rsid w:val="008C1C0E"/>
    <w:rsid w:val="008C494F"/>
    <w:rsid w:val="008C6A21"/>
    <w:rsid w:val="008D59AE"/>
    <w:rsid w:val="008E016E"/>
    <w:rsid w:val="008F7596"/>
    <w:rsid w:val="009263E6"/>
    <w:rsid w:val="00983032"/>
    <w:rsid w:val="00995F0B"/>
    <w:rsid w:val="009A709F"/>
    <w:rsid w:val="009D6F32"/>
    <w:rsid w:val="00A14A22"/>
    <w:rsid w:val="00A253A5"/>
    <w:rsid w:val="00A34A9E"/>
    <w:rsid w:val="00A40110"/>
    <w:rsid w:val="00A65CBE"/>
    <w:rsid w:val="00A878A6"/>
    <w:rsid w:val="00AD113E"/>
    <w:rsid w:val="00B033A4"/>
    <w:rsid w:val="00B0773A"/>
    <w:rsid w:val="00B41EBC"/>
    <w:rsid w:val="00B56E42"/>
    <w:rsid w:val="00B65510"/>
    <w:rsid w:val="00B8497D"/>
    <w:rsid w:val="00BB67BB"/>
    <w:rsid w:val="00BB695C"/>
    <w:rsid w:val="00BD76B9"/>
    <w:rsid w:val="00BF001C"/>
    <w:rsid w:val="00C0362D"/>
    <w:rsid w:val="00C23554"/>
    <w:rsid w:val="00C364EA"/>
    <w:rsid w:val="00C407D4"/>
    <w:rsid w:val="00C451A7"/>
    <w:rsid w:val="00C56AF2"/>
    <w:rsid w:val="00C56BC7"/>
    <w:rsid w:val="00C71817"/>
    <w:rsid w:val="00CA47D3"/>
    <w:rsid w:val="00CB036B"/>
    <w:rsid w:val="00CB2F35"/>
    <w:rsid w:val="00CC0CE7"/>
    <w:rsid w:val="00D30B2E"/>
    <w:rsid w:val="00D33711"/>
    <w:rsid w:val="00D3572B"/>
    <w:rsid w:val="00D871DA"/>
    <w:rsid w:val="00DB00DC"/>
    <w:rsid w:val="00DD04A3"/>
    <w:rsid w:val="00DE6802"/>
    <w:rsid w:val="00E30B7E"/>
    <w:rsid w:val="00E376F8"/>
    <w:rsid w:val="00E4211D"/>
    <w:rsid w:val="00E61F11"/>
    <w:rsid w:val="00E65944"/>
    <w:rsid w:val="00EA046A"/>
    <w:rsid w:val="00EA1B17"/>
    <w:rsid w:val="00EA2354"/>
    <w:rsid w:val="00EB6041"/>
    <w:rsid w:val="00F1334F"/>
    <w:rsid w:val="00F13ECF"/>
    <w:rsid w:val="00F17224"/>
    <w:rsid w:val="00F251AC"/>
    <w:rsid w:val="00F538F4"/>
    <w:rsid w:val="00F60A39"/>
    <w:rsid w:val="00F802E8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16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11</cp:revision>
  <dcterms:created xsi:type="dcterms:W3CDTF">2017-12-18T14:08:00Z</dcterms:created>
  <dcterms:modified xsi:type="dcterms:W3CDTF">2020-01-15T13:04:00Z</dcterms:modified>
</cp:coreProperties>
</file>